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ул.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Банковская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F54084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4A44DE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B4FD8">
        <w:rPr>
          <w:rFonts w:eastAsia="Arial"/>
          <w:b/>
          <w:kern w:val="3"/>
          <w:sz w:val="24"/>
          <w:szCs w:val="24"/>
          <w:lang w:eastAsia="zh-CN"/>
        </w:rPr>
        <w:t>56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13BD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120 000,00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1 800,00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3BDB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1FFBF-F5E9-4427-8635-B57806A6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2024-06-19T09:12:00Z</dcterms:created>
  <dcterms:modified xsi:type="dcterms:W3CDTF">2024-07-01T10:11:00Z</dcterms:modified>
</cp:coreProperties>
</file>